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5B49E4" w14:textId="582CF168" w:rsidR="00BA00AB" w:rsidRDefault="0071759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Ellen STILLYNGFLETE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fl.1415)</w:t>
      </w:r>
    </w:p>
    <w:p w14:paraId="664FE45C" w14:textId="100F212F" w:rsidR="00717593" w:rsidRDefault="0071759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 Widow.</w:t>
      </w:r>
    </w:p>
    <w:p w14:paraId="2F78B1F6" w14:textId="444FF273" w:rsidR="00717593" w:rsidRDefault="0071759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A14F593" w14:textId="211DF367" w:rsidR="00717593" w:rsidRDefault="0071759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50F7895" w14:textId="07648EC0" w:rsidR="00717593" w:rsidRDefault="0071759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John</w:t>
      </w:r>
    </w:p>
    <w:p w14:paraId="37C51DD6" w14:textId="4F36090F" w:rsidR="00717593" w:rsidRDefault="0071759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</w:t>
      </w:r>
      <w:hyperlink r:id="rId6" w:history="1">
        <w:r w:rsidRPr="0008295E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https://waalt.uh.edu/index.php/CP40/618:_K-Z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67065BF7" w14:textId="7A02F28F" w:rsidR="00717593" w:rsidRDefault="0071759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E20645D" w14:textId="1BB72CE9" w:rsidR="00717593" w:rsidRDefault="0071759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42BA6A" w14:textId="154A2F28" w:rsidR="00717593" w:rsidRDefault="0071759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1415</w:t>
      </w:r>
      <w:r>
        <w:rPr>
          <w:rFonts w:ascii="Times New Roman" w:hAnsi="Times New Roman" w:cs="Times New Roman"/>
          <w:sz w:val="24"/>
          <w:szCs w:val="24"/>
        </w:rPr>
        <w:tab/>
        <w:t xml:space="preserve">She made a plaint of debt against Robert Crosby of York, </w:t>
      </w:r>
      <w:proofErr w:type="spellStart"/>
      <w:r>
        <w:rPr>
          <w:rFonts w:ascii="Times New Roman" w:hAnsi="Times New Roman" w:cs="Times New Roman"/>
          <w:sz w:val="24"/>
          <w:szCs w:val="24"/>
        </w:rPr>
        <w:t>armourer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59FFC8C1" w14:textId="6B6BB480" w:rsidR="00717593" w:rsidRDefault="0071759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(ibid.)</w:t>
      </w:r>
    </w:p>
    <w:p w14:paraId="1DF88B5D" w14:textId="630721CF" w:rsidR="00717593" w:rsidRDefault="0071759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3A8F6CA" w14:textId="24106F23" w:rsidR="00717593" w:rsidRDefault="0071759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845DB2" w14:textId="2AA813CD" w:rsidR="00717593" w:rsidRDefault="0071759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May 2022</w:t>
      </w:r>
    </w:p>
    <w:p w14:paraId="7558373C" w14:textId="77777777" w:rsidR="00D72FB1" w:rsidRPr="00717593" w:rsidRDefault="00D72FB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72FB1" w:rsidRPr="0071759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330FC9" w14:textId="77777777" w:rsidR="00717593" w:rsidRDefault="00717593" w:rsidP="009139A6">
      <w:r>
        <w:separator/>
      </w:r>
    </w:p>
  </w:endnote>
  <w:endnote w:type="continuationSeparator" w:id="0">
    <w:p w14:paraId="2B17B2E3" w14:textId="77777777" w:rsidR="00717593" w:rsidRDefault="0071759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F84ED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5C0C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4249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2E5AB1" w14:textId="77777777" w:rsidR="00717593" w:rsidRDefault="00717593" w:rsidP="009139A6">
      <w:r>
        <w:separator/>
      </w:r>
    </w:p>
  </w:footnote>
  <w:footnote w:type="continuationSeparator" w:id="0">
    <w:p w14:paraId="2821A0B1" w14:textId="77777777" w:rsidR="00717593" w:rsidRDefault="0071759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B00B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E705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C30B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7593"/>
    <w:rsid w:val="000666E0"/>
    <w:rsid w:val="00116BA8"/>
    <w:rsid w:val="002510B7"/>
    <w:rsid w:val="005C130B"/>
    <w:rsid w:val="00717593"/>
    <w:rsid w:val="00826F5C"/>
    <w:rsid w:val="009139A6"/>
    <w:rsid w:val="009448BB"/>
    <w:rsid w:val="00A3176C"/>
    <w:rsid w:val="00AE65F8"/>
    <w:rsid w:val="00BA00AB"/>
    <w:rsid w:val="00CB4ED9"/>
    <w:rsid w:val="00D72FB1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7667C1"/>
  <w15:chartTrackingRefBased/>
  <w15:docId w15:val="{B0EE512D-0D16-4281-B0BE-BEEB3DF8D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1759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175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18:_K-Z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12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2022-05-12T18:50:00Z</dcterms:created>
  <dcterms:modified xsi:type="dcterms:W3CDTF">2022-05-12T19:02:00Z</dcterms:modified>
</cp:coreProperties>
</file>